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B31" w:rsidRPr="00B5231A" w:rsidRDefault="00430B31" w:rsidP="00B5231A">
      <w:pPr>
        <w:rPr>
          <w:sz w:val="48"/>
          <w:szCs w:val="48"/>
          <w:lang w:val="es-ES"/>
        </w:rPr>
      </w:pPr>
      <w:r w:rsidRPr="00B5231A">
        <w:rPr>
          <w:sz w:val="48"/>
          <w:szCs w:val="48"/>
          <w:lang w:val="es-ES"/>
        </w:rPr>
        <w:t>the capital of Argentina</w:t>
      </w:r>
    </w:p>
    <w:p w:rsidR="00430B31" w:rsidRPr="00B5231A" w:rsidRDefault="00430B31" w:rsidP="00B5231A">
      <w:pPr>
        <w:rPr>
          <w:i/>
          <w:sz w:val="48"/>
          <w:szCs w:val="48"/>
          <w:lang w:val="es-ES"/>
        </w:rPr>
      </w:pPr>
      <w:r w:rsidRPr="00B5231A">
        <w:rPr>
          <w:i/>
          <w:sz w:val="48"/>
          <w:szCs w:val="48"/>
          <w:lang w:val="es-ES"/>
        </w:rPr>
        <w:t>Buenos Aires</w:t>
      </w:r>
    </w:p>
    <w:p w:rsidR="00430B31" w:rsidRPr="00B5231A" w:rsidRDefault="00430B31" w:rsidP="00B5231A">
      <w:pPr>
        <w:rPr>
          <w:i/>
          <w:sz w:val="48"/>
          <w:szCs w:val="48"/>
          <w:lang w:val="es-ES"/>
        </w:rPr>
      </w:pPr>
      <w:r w:rsidRPr="00B5231A">
        <w:rPr>
          <w:i/>
          <w:sz w:val="48"/>
          <w:szCs w:val="48"/>
          <w:lang w:val="es-ES"/>
        </w:rPr>
        <w:t>San Carlos de Bariloche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 xml:space="preserve">A town in an area known as 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 xml:space="preserve">the </w:t>
      </w:r>
      <w:smartTag w:uri="urn:schemas-microsoft-com:office:smarttags" w:element="country-region">
        <w:r w:rsidRPr="00B5231A">
          <w:rPr>
            <w:sz w:val="48"/>
            <w:szCs w:val="48"/>
          </w:rPr>
          <w:t>Switzerland</w:t>
        </w:r>
      </w:smartTag>
      <w:r w:rsidRPr="00B5231A">
        <w:rPr>
          <w:sz w:val="48"/>
          <w:szCs w:val="48"/>
        </w:rPr>
        <w:t xml:space="preserve"> of the </w:t>
      </w:r>
      <w:smartTag w:uri="urn:schemas-microsoft-com:office:smarttags" w:element="place">
        <w:r w:rsidRPr="00B5231A">
          <w:rPr>
            <w:sz w:val="48"/>
            <w:szCs w:val="48"/>
          </w:rPr>
          <w:t>Andes</w:t>
        </w:r>
      </w:smartTag>
    </w:p>
    <w:p w:rsidR="00430B31" w:rsidRPr="00B5231A" w:rsidRDefault="00430B31" w:rsidP="00B5231A">
      <w:pPr>
        <w:rPr>
          <w:i/>
          <w:sz w:val="48"/>
          <w:szCs w:val="48"/>
        </w:rPr>
      </w:pPr>
      <w:r w:rsidRPr="00B5231A">
        <w:rPr>
          <w:i/>
          <w:sz w:val="48"/>
          <w:szCs w:val="48"/>
        </w:rPr>
        <w:t>Cataratas del Iguazú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 xml:space="preserve">A series of waterfalls on the Argentina-Brazil border </w:t>
      </w:r>
    </w:p>
    <w:p w:rsidR="00430B31" w:rsidRPr="00B5231A" w:rsidRDefault="00430B31" w:rsidP="00B5231A">
      <w:pPr>
        <w:rPr>
          <w:i/>
          <w:sz w:val="48"/>
          <w:szCs w:val="48"/>
        </w:rPr>
      </w:pPr>
      <w:r w:rsidRPr="00B5231A">
        <w:rPr>
          <w:i/>
          <w:sz w:val="48"/>
          <w:szCs w:val="48"/>
        </w:rPr>
        <w:t xml:space="preserve">La Garganta </w:t>
      </w:r>
      <w:smartTag w:uri="urn:schemas-microsoft-com:office:smarttags" w:element="place">
        <w:smartTag w:uri="urn:schemas-microsoft-com:office:smarttags" w:element="State">
          <w:r w:rsidRPr="00B5231A">
            <w:rPr>
              <w:i/>
              <w:sz w:val="48"/>
              <w:szCs w:val="48"/>
            </w:rPr>
            <w:t>del</w:t>
          </w:r>
        </w:smartTag>
      </w:smartTag>
      <w:r w:rsidRPr="00B5231A">
        <w:rPr>
          <w:i/>
          <w:sz w:val="48"/>
          <w:szCs w:val="48"/>
        </w:rPr>
        <w:t xml:space="preserve"> Diablo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>the most impressive waterfall in the Cataratas del Iguazú</w:t>
      </w:r>
    </w:p>
    <w:p w:rsidR="00430B31" w:rsidRPr="00B5231A" w:rsidRDefault="00430B31" w:rsidP="00B5231A">
      <w:pPr>
        <w:rPr>
          <w:i/>
          <w:sz w:val="48"/>
          <w:szCs w:val="48"/>
        </w:rPr>
      </w:pPr>
      <w:r w:rsidRPr="00B5231A">
        <w:rPr>
          <w:i/>
          <w:sz w:val="48"/>
          <w:szCs w:val="48"/>
        </w:rPr>
        <w:t xml:space="preserve">La </w:t>
      </w:r>
      <w:smartTag w:uri="urn:schemas-microsoft-com:office:smarttags" w:element="place">
        <w:smartTag w:uri="urn:schemas-microsoft-com:office:smarttags" w:element="City">
          <w:r w:rsidRPr="00B5231A">
            <w:rPr>
              <w:i/>
              <w:sz w:val="48"/>
              <w:szCs w:val="48"/>
            </w:rPr>
            <w:t>Pampa</w:t>
          </w:r>
        </w:smartTag>
      </w:smartTag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 xml:space="preserve">the flat, grazing land in central </w:t>
      </w:r>
      <w:smartTag w:uri="urn:schemas-microsoft-com:office:smarttags" w:element="place">
        <w:smartTag w:uri="urn:schemas-microsoft-com:office:smarttags" w:element="country-region">
          <w:r w:rsidRPr="00B5231A">
            <w:rPr>
              <w:sz w:val="48"/>
              <w:szCs w:val="48"/>
            </w:rPr>
            <w:t>Argentina</w:t>
          </w:r>
        </w:smartTag>
      </w:smartTag>
      <w:r w:rsidRPr="00B5231A">
        <w:rPr>
          <w:sz w:val="48"/>
          <w:szCs w:val="48"/>
        </w:rPr>
        <w:t>, home to livestock and gauchos</w:t>
      </w:r>
    </w:p>
    <w:p w:rsidR="00430B31" w:rsidRPr="00B5231A" w:rsidRDefault="00430B31" w:rsidP="00B5231A">
      <w:pPr>
        <w:rPr>
          <w:sz w:val="48"/>
          <w:szCs w:val="48"/>
        </w:rPr>
      </w:pP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i/>
          <w:sz w:val="48"/>
          <w:szCs w:val="48"/>
        </w:rPr>
        <w:t>Gauchos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>Argentine cowboys</w:t>
      </w:r>
    </w:p>
    <w:p w:rsidR="00430B31" w:rsidRPr="00B5231A" w:rsidRDefault="00430B31" w:rsidP="00B5231A">
      <w:pPr>
        <w:rPr>
          <w:i/>
          <w:sz w:val="48"/>
          <w:szCs w:val="48"/>
        </w:rPr>
      </w:pPr>
      <w:r w:rsidRPr="00B5231A">
        <w:rPr>
          <w:i/>
          <w:sz w:val="48"/>
          <w:szCs w:val="48"/>
        </w:rPr>
        <w:t>Ushuaia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>the southern most town in the world</w:t>
      </w:r>
    </w:p>
    <w:p w:rsidR="00430B31" w:rsidRPr="00B5231A" w:rsidRDefault="00430B31" w:rsidP="00B5231A">
      <w:pPr>
        <w:rPr>
          <w:sz w:val="48"/>
          <w:szCs w:val="48"/>
          <w:lang w:val="es-ES"/>
        </w:rPr>
      </w:pPr>
      <w:r w:rsidRPr="00B5231A">
        <w:rPr>
          <w:sz w:val="48"/>
          <w:szCs w:val="48"/>
          <w:lang w:val="es-ES"/>
        </w:rPr>
        <w:t>Argentine currency</w:t>
      </w:r>
    </w:p>
    <w:p w:rsidR="00430B31" w:rsidRPr="00B5231A" w:rsidRDefault="00430B31" w:rsidP="00B5231A">
      <w:pPr>
        <w:rPr>
          <w:i/>
          <w:sz w:val="48"/>
          <w:szCs w:val="48"/>
          <w:lang w:val="es-ES"/>
        </w:rPr>
      </w:pPr>
      <w:r w:rsidRPr="00B5231A">
        <w:rPr>
          <w:i/>
          <w:sz w:val="48"/>
          <w:szCs w:val="48"/>
          <w:lang w:val="es-ES"/>
        </w:rPr>
        <w:t>el peso argentino</w:t>
      </w:r>
    </w:p>
    <w:p w:rsidR="00430B31" w:rsidRPr="00B5231A" w:rsidRDefault="00430B31" w:rsidP="00B5231A">
      <w:pPr>
        <w:rPr>
          <w:sz w:val="48"/>
          <w:szCs w:val="48"/>
          <w:lang w:val="es-ES"/>
        </w:rPr>
      </w:pPr>
      <w:r w:rsidRPr="00B5231A">
        <w:rPr>
          <w:i/>
          <w:sz w:val="48"/>
          <w:szCs w:val="48"/>
          <w:lang w:val="es-ES"/>
        </w:rPr>
        <w:t>Las Picadas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>restaurants that serve a variety of appetizers</w:t>
      </w:r>
    </w:p>
    <w:p w:rsidR="00430B31" w:rsidRPr="00B5231A" w:rsidRDefault="00430B31" w:rsidP="00B5231A">
      <w:pPr>
        <w:rPr>
          <w:i/>
          <w:sz w:val="48"/>
          <w:szCs w:val="48"/>
        </w:rPr>
      </w:pPr>
      <w:r w:rsidRPr="00B5231A">
        <w:rPr>
          <w:i/>
          <w:sz w:val="48"/>
          <w:szCs w:val="48"/>
        </w:rPr>
        <w:t>pingüinos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 xml:space="preserve">birds that live in large colonies in the far south of </w:t>
      </w:r>
      <w:smartTag w:uri="urn:schemas-microsoft-com:office:smarttags" w:element="place">
        <w:smartTag w:uri="urn:schemas-microsoft-com:office:smarttags" w:element="country-region">
          <w:r w:rsidRPr="00B5231A">
            <w:rPr>
              <w:sz w:val="48"/>
              <w:szCs w:val="48"/>
            </w:rPr>
            <w:t>Argentina</w:t>
          </w:r>
        </w:smartTag>
      </w:smartTag>
    </w:p>
    <w:p w:rsidR="00430B31" w:rsidRPr="00B5231A" w:rsidRDefault="00430B31" w:rsidP="00B5231A">
      <w:pPr>
        <w:rPr>
          <w:i/>
          <w:sz w:val="48"/>
          <w:szCs w:val="48"/>
        </w:rPr>
      </w:pPr>
      <w:r w:rsidRPr="00B5231A">
        <w:rPr>
          <w:i/>
          <w:sz w:val="48"/>
          <w:szCs w:val="48"/>
        </w:rPr>
        <w:t>El Tango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>a popular music and dance style that originated in the 1880’s</w:t>
      </w:r>
    </w:p>
    <w:p w:rsidR="00430B31" w:rsidRPr="00B5231A" w:rsidRDefault="00430B31" w:rsidP="00B5231A">
      <w:pPr>
        <w:rPr>
          <w:i/>
          <w:sz w:val="48"/>
          <w:szCs w:val="48"/>
        </w:rPr>
      </w:pPr>
      <w:r w:rsidRPr="00B5231A">
        <w:rPr>
          <w:i/>
          <w:sz w:val="48"/>
          <w:szCs w:val="48"/>
        </w:rPr>
        <w:t>La Boca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>a neighborhood that was originally home to Italian immigrants</w:t>
      </w:r>
    </w:p>
    <w:p w:rsidR="00430B31" w:rsidRPr="00B5231A" w:rsidRDefault="00430B31" w:rsidP="00B5231A">
      <w:pPr>
        <w:rPr>
          <w:i/>
          <w:sz w:val="48"/>
          <w:szCs w:val="48"/>
        </w:rPr>
      </w:pPr>
      <w:r w:rsidRPr="00B5231A">
        <w:rPr>
          <w:i/>
          <w:sz w:val="48"/>
          <w:szCs w:val="48"/>
        </w:rPr>
        <w:t xml:space="preserve">La Cueva de las Manos 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 xml:space="preserve">caves in </w:t>
      </w:r>
      <w:smartTag w:uri="urn:schemas-microsoft-com:office:smarttags" w:element="place">
        <w:r w:rsidRPr="00B5231A">
          <w:rPr>
            <w:sz w:val="48"/>
            <w:szCs w:val="48"/>
          </w:rPr>
          <w:t>Patagonia</w:t>
        </w:r>
      </w:smartTag>
      <w:r w:rsidRPr="00B5231A">
        <w:rPr>
          <w:sz w:val="48"/>
          <w:szCs w:val="48"/>
        </w:rPr>
        <w:t xml:space="preserve"> that are decorated with the outlines of hands painted over 10,000 years ago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i/>
          <w:sz w:val="48"/>
          <w:szCs w:val="48"/>
        </w:rPr>
        <w:t>El Parque Provincial Ischigualasto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>area of unusual rock formations containing fossils from the Triassic Period</w:t>
      </w:r>
    </w:p>
    <w:p w:rsidR="00430B31" w:rsidRPr="00B5231A" w:rsidRDefault="00430B31" w:rsidP="00B5231A">
      <w:pPr>
        <w:rPr>
          <w:i/>
          <w:sz w:val="48"/>
          <w:szCs w:val="48"/>
        </w:rPr>
      </w:pPr>
      <w:r w:rsidRPr="00B5231A">
        <w:rPr>
          <w:i/>
          <w:sz w:val="48"/>
          <w:szCs w:val="48"/>
        </w:rPr>
        <w:t>El Mate</w:t>
      </w:r>
    </w:p>
    <w:p w:rsidR="00430B31" w:rsidRPr="00B5231A" w:rsidRDefault="00430B31" w:rsidP="00B5231A">
      <w:pPr>
        <w:rPr>
          <w:i/>
          <w:sz w:val="48"/>
          <w:szCs w:val="48"/>
        </w:rPr>
      </w:pPr>
      <w:r w:rsidRPr="00B5231A">
        <w:rPr>
          <w:sz w:val="48"/>
          <w:szCs w:val="48"/>
        </w:rPr>
        <w:t>tea made from the</w:t>
      </w:r>
      <w:r w:rsidRPr="00B5231A">
        <w:rPr>
          <w:i/>
          <w:sz w:val="48"/>
          <w:szCs w:val="48"/>
        </w:rPr>
        <w:t xml:space="preserve"> yerba </w:t>
      </w:r>
      <w:r w:rsidRPr="00B5231A">
        <w:rPr>
          <w:sz w:val="48"/>
          <w:szCs w:val="48"/>
        </w:rPr>
        <w:t>plant, enjoyed between 4 and 6 o’clock</w:t>
      </w:r>
    </w:p>
    <w:p w:rsidR="00430B31" w:rsidRPr="00B5231A" w:rsidRDefault="00430B31" w:rsidP="00B5231A">
      <w:pPr>
        <w:rPr>
          <w:i/>
          <w:sz w:val="48"/>
          <w:szCs w:val="48"/>
        </w:rPr>
      </w:pPr>
      <w:r w:rsidRPr="00B5231A">
        <w:rPr>
          <w:i/>
          <w:sz w:val="48"/>
          <w:szCs w:val="48"/>
        </w:rPr>
        <w:t>bombilla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 xml:space="preserve">a metal straw used to drink mate </w:t>
      </w:r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 xml:space="preserve">the government of </w:t>
      </w:r>
      <w:smartTag w:uri="urn:schemas-microsoft-com:office:smarttags" w:element="place">
        <w:smartTag w:uri="urn:schemas-microsoft-com:office:smarttags" w:element="country-region">
          <w:r w:rsidRPr="00B5231A">
            <w:rPr>
              <w:sz w:val="48"/>
              <w:szCs w:val="48"/>
            </w:rPr>
            <w:t>Argentina</w:t>
          </w:r>
        </w:smartTag>
      </w:smartTag>
    </w:p>
    <w:p w:rsidR="00430B31" w:rsidRPr="00B5231A" w:rsidRDefault="00430B31" w:rsidP="00B5231A">
      <w:pPr>
        <w:rPr>
          <w:sz w:val="48"/>
          <w:szCs w:val="48"/>
        </w:rPr>
      </w:pPr>
      <w:r w:rsidRPr="00B5231A">
        <w:rPr>
          <w:sz w:val="48"/>
          <w:szCs w:val="48"/>
        </w:rPr>
        <w:t>A Republic</w:t>
      </w:r>
    </w:p>
    <w:sectPr w:rsidR="00430B31" w:rsidRPr="00B5231A" w:rsidSect="00B12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265"/>
    <w:rsid w:val="00240266"/>
    <w:rsid w:val="00241C4E"/>
    <w:rsid w:val="003A4FBF"/>
    <w:rsid w:val="003D2265"/>
    <w:rsid w:val="00430B31"/>
    <w:rsid w:val="00471D45"/>
    <w:rsid w:val="004A1543"/>
    <w:rsid w:val="004B4CBD"/>
    <w:rsid w:val="004E76E2"/>
    <w:rsid w:val="00591847"/>
    <w:rsid w:val="006E237E"/>
    <w:rsid w:val="00725ED0"/>
    <w:rsid w:val="0075625E"/>
    <w:rsid w:val="007672D6"/>
    <w:rsid w:val="00776E5E"/>
    <w:rsid w:val="007B7B1D"/>
    <w:rsid w:val="007C6A10"/>
    <w:rsid w:val="007D1C04"/>
    <w:rsid w:val="00834219"/>
    <w:rsid w:val="00854DF5"/>
    <w:rsid w:val="008942CE"/>
    <w:rsid w:val="008C2747"/>
    <w:rsid w:val="00917391"/>
    <w:rsid w:val="00990FAA"/>
    <w:rsid w:val="009D6FB4"/>
    <w:rsid w:val="00A3493C"/>
    <w:rsid w:val="00B01C8B"/>
    <w:rsid w:val="00B12324"/>
    <w:rsid w:val="00B428B9"/>
    <w:rsid w:val="00B5231A"/>
    <w:rsid w:val="00B815E1"/>
    <w:rsid w:val="00BA07BC"/>
    <w:rsid w:val="00C028E9"/>
    <w:rsid w:val="00C15C77"/>
    <w:rsid w:val="00D03878"/>
    <w:rsid w:val="00D07097"/>
    <w:rsid w:val="00D23BE4"/>
    <w:rsid w:val="00D307D3"/>
    <w:rsid w:val="00DD2BA3"/>
    <w:rsid w:val="00DF3F79"/>
    <w:rsid w:val="00E16B1A"/>
    <w:rsid w:val="00E3159D"/>
    <w:rsid w:val="00F84092"/>
    <w:rsid w:val="00FA3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32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523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8F6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167</Words>
  <Characters>957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Ciudad</dc:title>
  <dc:subject/>
  <dc:creator>User</dc:creator>
  <cp:keywords/>
  <dc:description/>
  <cp:lastModifiedBy>Julie</cp:lastModifiedBy>
  <cp:revision>2</cp:revision>
  <cp:lastPrinted>2008-12-02T01:05:00Z</cp:lastPrinted>
  <dcterms:created xsi:type="dcterms:W3CDTF">2008-12-02T01:05:00Z</dcterms:created>
  <dcterms:modified xsi:type="dcterms:W3CDTF">2008-12-02T01:05:00Z</dcterms:modified>
</cp:coreProperties>
</file>